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377" w:rsidRPr="00F9125E" w:rsidRDefault="00865377" w:rsidP="00032C92">
      <w:pPr>
        <w:pStyle w:val="Header"/>
        <w:rPr>
          <w:lang w:val="en-US"/>
        </w:rPr>
      </w:pPr>
    </w:p>
    <w:p w:rsidR="00865377" w:rsidRDefault="00865377" w:rsidP="006563E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65377" w:rsidRPr="006563E4" w:rsidRDefault="00865377" w:rsidP="002629D8">
      <w:pPr>
        <w:spacing w:after="0" w:line="240" w:lineRule="auto"/>
        <w:ind w:left="6372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11</w:t>
      </w:r>
      <w:bookmarkStart w:id="0" w:name="_GoBack"/>
      <w:bookmarkEnd w:id="0"/>
    </w:p>
    <w:p w:rsidR="00865377" w:rsidRDefault="00865377" w:rsidP="00FF62B4">
      <w:pPr>
        <w:tabs>
          <w:tab w:val="left" w:pos="2091"/>
        </w:tabs>
        <w:spacing w:after="0" w:line="240" w:lineRule="auto"/>
        <w:ind w:left="142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865377" w:rsidRDefault="00865377" w:rsidP="004C47C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5377" w:rsidRPr="004C47CE" w:rsidRDefault="00865377" w:rsidP="004C47C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47CE">
        <w:rPr>
          <w:rFonts w:ascii="Times New Roman" w:hAnsi="Times New Roman" w:cs="Times New Roman"/>
          <w:b/>
          <w:bCs/>
          <w:sz w:val="24"/>
          <w:szCs w:val="24"/>
        </w:rPr>
        <w:t>Д Е К Л А Р А Ц И Я</w:t>
      </w:r>
    </w:p>
    <w:p w:rsidR="00865377" w:rsidRPr="004C47CE" w:rsidRDefault="00865377" w:rsidP="004C47C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5377" w:rsidRPr="004C47CE" w:rsidRDefault="00865377" w:rsidP="00FF62B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47CE">
        <w:rPr>
          <w:rFonts w:ascii="Times New Roman" w:hAnsi="Times New Roman" w:cs="Times New Roman"/>
          <w:b/>
          <w:bCs/>
          <w:sz w:val="24"/>
          <w:szCs w:val="24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865377" w:rsidRDefault="00865377" w:rsidP="004C4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865377" w:rsidRPr="008F6A45" w:rsidRDefault="00865377" w:rsidP="004C4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8F6A45">
        <w:rPr>
          <w:rFonts w:ascii="Times New Roman" w:hAnsi="Times New Roman" w:cs="Times New Roman"/>
          <w:sz w:val="24"/>
          <w:szCs w:val="24"/>
          <w:lang w:eastAsia="bg-BG"/>
        </w:rPr>
        <w:t xml:space="preserve">Долуподписаният /та/ </w:t>
      </w:r>
      <w:r w:rsidRPr="008F6A45">
        <w:rPr>
          <w:rFonts w:ascii="Times New Roman" w:hAnsi="Times New Roman" w:cs="Times New Roman"/>
          <w:sz w:val="24"/>
          <w:szCs w:val="24"/>
          <w:lang w:val="ru-RU" w:eastAsia="bg-BG"/>
        </w:rPr>
        <w:t>…</w:t>
      </w:r>
      <w:r w:rsidRPr="008F6A45">
        <w:rPr>
          <w:rFonts w:ascii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 (</w:t>
      </w:r>
      <w:r w:rsidRPr="008F6A45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три имена</w:t>
      </w:r>
      <w:r w:rsidRPr="008F6A45">
        <w:rPr>
          <w:rFonts w:ascii="Times New Roman" w:hAnsi="Times New Roman" w:cs="Times New Roman"/>
          <w:sz w:val="24"/>
          <w:szCs w:val="24"/>
          <w:lang w:eastAsia="bg-BG"/>
        </w:rPr>
        <w:t xml:space="preserve">) с адрес </w:t>
      </w:r>
      <w:r w:rsidRPr="008F6A45">
        <w:rPr>
          <w:rFonts w:ascii="Times New Roman" w:hAnsi="Times New Roman" w:cs="Times New Roman"/>
          <w:sz w:val="24"/>
          <w:szCs w:val="24"/>
          <w:lang w:val="ru-RU" w:eastAsia="bg-BG"/>
        </w:rPr>
        <w:t>…......................................................................................................................................</w:t>
      </w:r>
    </w:p>
    <w:p w:rsidR="00865377" w:rsidRPr="00F57FF1" w:rsidRDefault="00865377" w:rsidP="00F57FF1">
      <w:pPr>
        <w:pStyle w:val="Style5"/>
        <w:widowControl/>
        <w:spacing w:before="34" w:line="274" w:lineRule="exact"/>
        <w:rPr>
          <w:rStyle w:val="FontStyle24"/>
        </w:rPr>
      </w:pPr>
      <w:r w:rsidRPr="008F6A45">
        <w:t>лична карта/документ за самоличност (</w:t>
      </w:r>
      <w:r w:rsidRPr="008F6A45">
        <w:rPr>
          <w:i/>
          <w:iCs/>
        </w:rPr>
        <w:t>оставя се вярното</w:t>
      </w:r>
      <w:r w:rsidRPr="008F6A45">
        <w:t>) № …....................., издадена на ….................... от ….................................., ЕГН ............................................., в качеството ми на (</w:t>
      </w:r>
      <w:r w:rsidRPr="008F6A45">
        <w:rPr>
          <w:i/>
          <w:iCs/>
        </w:rPr>
        <w:t>длъжност, или друго качество</w:t>
      </w:r>
      <w:r w:rsidRPr="008F6A45">
        <w:t>)............................................. на (</w:t>
      </w:r>
      <w:r w:rsidRPr="008F6A45">
        <w:rPr>
          <w:i/>
          <w:iCs/>
        </w:rPr>
        <w:t>наименование на участника</w:t>
      </w:r>
      <w:r w:rsidRPr="008F6A45">
        <w:t xml:space="preserve">) ............................................с ЕИК …............................., със седалищеи адрес на управление ….........................................................................................................................., във връзка с участие в обществена поръчка </w:t>
      </w:r>
      <w:r w:rsidRPr="00F57FF1">
        <w:rPr>
          <w:rStyle w:val="FontStyle24"/>
        </w:rPr>
        <w:t>Приготвяне и доставка на храна за учениците на СУ„Любен  Каравелов” гр. Димитровград  през учебната 2019/2020 година по две обособени позиции кактоследва:</w:t>
      </w:r>
    </w:p>
    <w:p w:rsidR="00865377" w:rsidRPr="00F57FF1" w:rsidRDefault="00865377" w:rsidP="00F57FF1">
      <w:pPr>
        <w:pStyle w:val="Style5"/>
        <w:widowControl/>
        <w:spacing w:line="274" w:lineRule="exact"/>
        <w:ind w:firstLine="715"/>
        <w:rPr>
          <w:rStyle w:val="FontStyle24"/>
        </w:rPr>
      </w:pPr>
      <w:r w:rsidRPr="00F57FF1">
        <w:rPr>
          <w:rStyle w:val="FontStyle20"/>
          <w:u w:val="single"/>
        </w:rPr>
        <w:t>Обособена позиция № 1:</w:t>
      </w:r>
      <w:r w:rsidRPr="00F57FF1">
        <w:rPr>
          <w:rStyle w:val="FontStyle20"/>
        </w:rPr>
        <w:t xml:space="preserve"> </w:t>
      </w:r>
      <w:r w:rsidRPr="00F57FF1">
        <w:rPr>
          <w:rStyle w:val="FontStyle24"/>
        </w:rPr>
        <w:t>„Доставка на закуски за учениците от</w:t>
      </w:r>
      <w:r w:rsidRPr="00F57FF1">
        <w:rPr>
          <w:rStyle w:val="FontStyle24"/>
          <w:lang w:val="en-US"/>
        </w:rPr>
        <w:t xml:space="preserve"> I</w:t>
      </w:r>
      <w:r w:rsidRPr="00F57FF1">
        <w:rPr>
          <w:rStyle w:val="FontStyle24"/>
        </w:rPr>
        <w:t xml:space="preserve"> - IV клас на СУ„Любен Каравелов” гр. Димитровград през учебната 2019/2020 година";</w:t>
      </w:r>
    </w:p>
    <w:p w:rsidR="00865377" w:rsidRPr="00F57FF1" w:rsidRDefault="00865377" w:rsidP="00F57FF1">
      <w:pPr>
        <w:pStyle w:val="Style5"/>
        <w:widowControl/>
        <w:spacing w:line="274" w:lineRule="exact"/>
        <w:ind w:firstLine="715"/>
        <w:rPr>
          <w:rStyle w:val="FontStyle24"/>
        </w:rPr>
      </w:pPr>
      <w:r w:rsidRPr="00F57FF1">
        <w:rPr>
          <w:rStyle w:val="FontStyle20"/>
          <w:u w:val="single"/>
        </w:rPr>
        <w:t>Обособена позиция № 2:</w:t>
      </w:r>
      <w:r w:rsidRPr="00F57FF1">
        <w:rPr>
          <w:rStyle w:val="FontStyle20"/>
        </w:rPr>
        <w:t xml:space="preserve"> </w:t>
      </w:r>
      <w:r w:rsidRPr="00F57FF1">
        <w:rPr>
          <w:rStyle w:val="FontStyle24"/>
        </w:rPr>
        <w:t>„Приготвяне и доставка на обяд за ученици, на целодневна организация на учебния процес в СУ„Любен Каравелов” гр. Димитровград през учебната 2019/2020 година".</w:t>
      </w:r>
    </w:p>
    <w:p w:rsidR="00865377" w:rsidRPr="00F57FF1" w:rsidRDefault="00865377" w:rsidP="004C47C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</w:p>
    <w:p w:rsidR="00865377" w:rsidRPr="004C47CE" w:rsidRDefault="00865377" w:rsidP="004C47CE">
      <w:pPr>
        <w:tabs>
          <w:tab w:val="center" w:pos="0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47CE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Декларирам, </w:t>
      </w:r>
      <w:r w:rsidRPr="004C47CE">
        <w:rPr>
          <w:rFonts w:ascii="Times New Roman" w:hAnsi="Times New Roman" w:cs="Times New Roman"/>
          <w:b/>
          <w:bCs/>
          <w:sz w:val="24"/>
          <w:szCs w:val="24"/>
        </w:rPr>
        <w:t>че:</w:t>
      </w:r>
    </w:p>
    <w:p w:rsidR="00865377" w:rsidRPr="004C47CE" w:rsidRDefault="00865377" w:rsidP="004C47CE">
      <w:pPr>
        <w:tabs>
          <w:tab w:val="center" w:pos="0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5377" w:rsidRPr="004C47CE" w:rsidRDefault="00865377" w:rsidP="004C4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1.</w:t>
      </w:r>
      <w:r w:rsidRPr="004C47CE">
        <w:rPr>
          <w:rFonts w:ascii="Times New Roman" w:hAnsi="Times New Roman" w:cs="Times New Roman"/>
          <w:sz w:val="24"/>
          <w:szCs w:val="24"/>
          <w:lang w:eastAsia="bg-BG"/>
        </w:rPr>
        <w:t xml:space="preserve"> Представляваното от мен дружество </w:t>
      </w:r>
      <w:r w:rsidRPr="004C47CE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не е</w:t>
      </w:r>
      <w:r w:rsidRPr="004C47CE">
        <w:rPr>
          <w:rFonts w:ascii="Times New Roman" w:hAnsi="Times New Roman" w:cs="Times New Roman"/>
          <w:sz w:val="24"/>
          <w:szCs w:val="24"/>
          <w:lang w:eastAsia="bg-BG"/>
        </w:rPr>
        <w:t xml:space="preserve"> регистрирано в юрисдикция с преференциален данъчен режим. </w:t>
      </w:r>
      <w:r w:rsidRPr="004C47CE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/</w:t>
      </w:r>
      <w:r w:rsidRPr="004C47CE">
        <w:rPr>
          <w:rFonts w:ascii="Times New Roman" w:hAnsi="Times New Roman" w:cs="Times New Roman"/>
          <w:sz w:val="24"/>
          <w:szCs w:val="24"/>
          <w:lang w:eastAsia="bg-BG"/>
        </w:rPr>
        <w:t xml:space="preserve"> Представляваното от мен дружество </w:t>
      </w:r>
      <w:r w:rsidRPr="004C47CE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е</w:t>
      </w:r>
      <w:r w:rsidRPr="004C47CE">
        <w:rPr>
          <w:rFonts w:ascii="Times New Roman" w:hAnsi="Times New Roman" w:cs="Times New Roman"/>
          <w:sz w:val="24"/>
          <w:szCs w:val="24"/>
          <w:lang w:eastAsia="bg-BG"/>
        </w:rPr>
        <w:t xml:space="preserve"> регистрирано в юрисдикция с преференциален данъчен режим, а именно: ....................................... </w:t>
      </w:r>
    </w:p>
    <w:p w:rsidR="00865377" w:rsidRPr="004C47CE" w:rsidRDefault="00865377" w:rsidP="004C47C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4C47CE">
        <w:rPr>
          <w:rFonts w:ascii="Times New Roman" w:hAnsi="Times New Roman" w:cs="Times New Roman"/>
          <w:i/>
          <w:iCs/>
          <w:sz w:val="24"/>
          <w:szCs w:val="24"/>
          <w:u w:val="single"/>
          <w:lang w:eastAsia="bg-BG"/>
        </w:rPr>
        <w:t>Забележка:</w:t>
      </w:r>
      <w:r w:rsidRPr="004C47CE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 В т. 1 се оставя вярното, а ненужното се зачертава.</w:t>
      </w:r>
    </w:p>
    <w:p w:rsidR="00865377" w:rsidRPr="004C47CE" w:rsidRDefault="00865377" w:rsidP="004C4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2. </w:t>
      </w:r>
      <w:r w:rsidRPr="004C47CE">
        <w:rPr>
          <w:rFonts w:ascii="Times New Roman" w:hAnsi="Times New Roman" w:cs="Times New Roman"/>
          <w:sz w:val="24"/>
          <w:szCs w:val="24"/>
          <w:lang w:eastAsia="bg-BG"/>
        </w:rPr>
        <w:t xml:space="preserve">Представляваното от мен дружество </w:t>
      </w:r>
      <w:r w:rsidRPr="004C47CE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не е</w:t>
      </w:r>
      <w:r w:rsidRPr="004C47CE">
        <w:rPr>
          <w:rFonts w:ascii="Times New Roman" w:hAnsi="Times New Roman" w:cs="Times New Roman"/>
          <w:sz w:val="24"/>
          <w:szCs w:val="24"/>
          <w:lang w:eastAsia="bg-BG"/>
        </w:rPr>
        <w:t xml:space="preserve"> свързано с лица, регистрирани в юрисдикция с преференциален данъчен режим. </w:t>
      </w:r>
      <w:r w:rsidRPr="004C47CE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/</w:t>
      </w:r>
      <w:r w:rsidRPr="004C47CE">
        <w:rPr>
          <w:rFonts w:ascii="Times New Roman" w:hAnsi="Times New Roman" w:cs="Times New Roman"/>
          <w:sz w:val="24"/>
          <w:szCs w:val="24"/>
          <w:lang w:eastAsia="bg-BG"/>
        </w:rPr>
        <w:t xml:space="preserve"> Представляваното от мен дружество </w:t>
      </w:r>
      <w:r w:rsidRPr="004C47CE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е</w:t>
      </w:r>
      <w:r w:rsidRPr="004C47CE">
        <w:rPr>
          <w:rFonts w:ascii="Times New Roman" w:hAnsi="Times New Roman" w:cs="Times New Roman"/>
          <w:sz w:val="24"/>
          <w:szCs w:val="24"/>
          <w:lang w:eastAsia="bg-BG"/>
        </w:rPr>
        <w:t xml:space="preserve"> свързано с лица, регистрирани в юрисдикция с преференциален данъчен режим, а именно с: ....................................... </w:t>
      </w:r>
    </w:p>
    <w:p w:rsidR="00865377" w:rsidRPr="004C47CE" w:rsidRDefault="00865377" w:rsidP="004C47C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4C47CE">
        <w:rPr>
          <w:rFonts w:ascii="Times New Roman" w:hAnsi="Times New Roman" w:cs="Times New Roman"/>
          <w:i/>
          <w:iCs/>
          <w:sz w:val="24"/>
          <w:szCs w:val="24"/>
          <w:u w:val="single"/>
          <w:lang w:eastAsia="bg-BG"/>
        </w:rPr>
        <w:t>Забележка:</w:t>
      </w:r>
      <w:r w:rsidRPr="004C47CE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 В т. 2 се оставя вярното, а ненужното се зачертава.</w:t>
      </w:r>
    </w:p>
    <w:p w:rsidR="00865377" w:rsidRDefault="00865377" w:rsidP="007321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3. </w:t>
      </w:r>
      <w:r w:rsidRPr="004C47CE">
        <w:rPr>
          <w:rFonts w:ascii="Times New Roman" w:hAnsi="Times New Roman" w:cs="Times New Roman"/>
          <w:sz w:val="24"/>
          <w:szCs w:val="24"/>
          <w:lang w:eastAsia="bg-BG"/>
        </w:rPr>
        <w:t>Представляваното от мен дружество попада в изключенията по чл. 4, т. .............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</w:t>
      </w:r>
      <w:r w:rsidRPr="004C47CE">
        <w:rPr>
          <w:rFonts w:ascii="Times New Roman" w:hAnsi="Times New Roman" w:cs="Times New Roman"/>
          <w:spacing w:val="-2"/>
          <w:sz w:val="24"/>
          <w:szCs w:val="24"/>
          <w:lang w:eastAsia="bg-BG"/>
        </w:rPr>
        <w:t>ЗИФОДРЮПДРСЛТДС)</w:t>
      </w:r>
      <w:r w:rsidRPr="004C47CE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865377" w:rsidRDefault="00865377" w:rsidP="00FF62B4">
      <w:pPr>
        <w:pStyle w:val="Header"/>
        <w:tabs>
          <w:tab w:val="clear" w:pos="4536"/>
          <w:tab w:val="clear" w:pos="9072"/>
          <w:tab w:val="center" w:pos="9639"/>
        </w:tabs>
        <w:ind w:right="-567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4C47CE">
        <w:rPr>
          <w:rFonts w:ascii="Times New Roman" w:hAnsi="Times New Roman" w:cs="Times New Roman"/>
          <w:i/>
          <w:iCs/>
          <w:sz w:val="24"/>
          <w:szCs w:val="24"/>
          <w:u w:val="single"/>
          <w:lang w:eastAsia="bg-BG"/>
        </w:rPr>
        <w:t>Забележка:</w:t>
      </w:r>
      <w:r w:rsidRPr="004C47CE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 Точка 3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865377" w:rsidRDefault="00865377" w:rsidP="00FF62B4">
      <w:pPr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4.</w:t>
      </w:r>
      <w:r w:rsidRPr="004C47CE">
        <w:rPr>
          <w:rFonts w:ascii="Times New Roman" w:hAnsi="Times New Roman" w:cs="Times New Roman"/>
          <w:sz w:val="24"/>
          <w:szCs w:val="24"/>
          <w:lang w:eastAsia="bg-BG"/>
        </w:rPr>
        <w:t xml:space="preserve"> Запознат съм с правомощията на възложителя по чл. 6, ал. 4 от </w:t>
      </w:r>
      <w:r w:rsidRPr="004C47CE">
        <w:rPr>
          <w:rFonts w:ascii="Times New Roman" w:hAnsi="Times New Roman" w:cs="Times New Roman"/>
          <w:spacing w:val="-2"/>
          <w:sz w:val="24"/>
          <w:szCs w:val="24"/>
          <w:lang w:eastAsia="bg-BG"/>
        </w:rPr>
        <w:t>ЗИФОДРЮПДРСЛТДС</w:t>
      </w:r>
      <w:r w:rsidRPr="004C47CE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865377" w:rsidRPr="004C47CE" w:rsidRDefault="00865377" w:rsidP="00FF62B4">
      <w:pPr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bg-BG"/>
        </w:rPr>
      </w:pPr>
    </w:p>
    <w:p w:rsidR="00865377" w:rsidRPr="004C47CE" w:rsidRDefault="00865377" w:rsidP="004C4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4C47CE">
        <w:rPr>
          <w:rFonts w:ascii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кодекс.</w:t>
      </w:r>
    </w:p>
    <w:p w:rsidR="00865377" w:rsidRPr="004C47CE" w:rsidRDefault="00865377" w:rsidP="004C4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865377" w:rsidRDefault="00865377" w:rsidP="004C4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865377" w:rsidRPr="004C47CE" w:rsidRDefault="00865377" w:rsidP="004C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bg-BG"/>
        </w:rPr>
      </w:pPr>
      <w:r w:rsidRPr="004C47CE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дата на подписване</w:t>
      </w:r>
      <w:r w:rsidRPr="004C47CE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4C47CE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4C47CE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4C47CE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4C47CE">
        <w:rPr>
          <w:rFonts w:ascii="Times New Roman" w:hAnsi="Times New Roman" w:cs="Times New Roman"/>
          <w:sz w:val="24"/>
          <w:szCs w:val="24"/>
          <w:lang w:eastAsia="bg-BG"/>
        </w:rPr>
        <w:tab/>
        <w:t xml:space="preserve">Декларатор: </w:t>
      </w:r>
      <w:r w:rsidRPr="004C47CE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име, фамилия и подпис</w:t>
      </w:r>
    </w:p>
    <w:p w:rsidR="00865377" w:rsidRPr="004C47CE" w:rsidRDefault="00865377" w:rsidP="004C4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865377" w:rsidRDefault="00865377" w:rsidP="004C47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65377" w:rsidRDefault="00865377" w:rsidP="004C47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65377" w:rsidRDefault="00865377" w:rsidP="004C47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65377" w:rsidRDefault="00865377"/>
    <w:p w:rsidR="00865377" w:rsidRDefault="00865377"/>
    <w:p w:rsidR="00865377" w:rsidRDefault="00865377"/>
    <w:p w:rsidR="00865377" w:rsidRDefault="00865377"/>
    <w:p w:rsidR="00865377" w:rsidRDefault="00865377"/>
    <w:p w:rsidR="00865377" w:rsidRDefault="00865377"/>
    <w:p w:rsidR="00865377" w:rsidRDefault="00865377"/>
    <w:sectPr w:rsidR="00865377" w:rsidSect="00FF62B4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47CE"/>
    <w:rsid w:val="00022CD7"/>
    <w:rsid w:val="00032C92"/>
    <w:rsid w:val="000A04E6"/>
    <w:rsid w:val="001A5F87"/>
    <w:rsid w:val="0026070E"/>
    <w:rsid w:val="002629D8"/>
    <w:rsid w:val="00300B5F"/>
    <w:rsid w:val="00331605"/>
    <w:rsid w:val="00363846"/>
    <w:rsid w:val="00383186"/>
    <w:rsid w:val="003F1A7F"/>
    <w:rsid w:val="003F6BF2"/>
    <w:rsid w:val="004A44B3"/>
    <w:rsid w:val="004C47CE"/>
    <w:rsid w:val="005A27DA"/>
    <w:rsid w:val="005E3C34"/>
    <w:rsid w:val="00616527"/>
    <w:rsid w:val="00623EB6"/>
    <w:rsid w:val="00647D67"/>
    <w:rsid w:val="006563E4"/>
    <w:rsid w:val="00657753"/>
    <w:rsid w:val="00711658"/>
    <w:rsid w:val="00714DE4"/>
    <w:rsid w:val="00732126"/>
    <w:rsid w:val="00784B54"/>
    <w:rsid w:val="007E37A8"/>
    <w:rsid w:val="00801E72"/>
    <w:rsid w:val="00827E6D"/>
    <w:rsid w:val="008535FA"/>
    <w:rsid w:val="00865377"/>
    <w:rsid w:val="008F6A45"/>
    <w:rsid w:val="00900E0F"/>
    <w:rsid w:val="00AC5CF9"/>
    <w:rsid w:val="00AF74F1"/>
    <w:rsid w:val="00B332DA"/>
    <w:rsid w:val="00BA03BD"/>
    <w:rsid w:val="00BC3B68"/>
    <w:rsid w:val="00BE23BC"/>
    <w:rsid w:val="00C660C9"/>
    <w:rsid w:val="00CB3E13"/>
    <w:rsid w:val="00E14184"/>
    <w:rsid w:val="00E31DFD"/>
    <w:rsid w:val="00E51749"/>
    <w:rsid w:val="00EC794E"/>
    <w:rsid w:val="00F13BAD"/>
    <w:rsid w:val="00F57FF1"/>
    <w:rsid w:val="00F9125E"/>
    <w:rsid w:val="00FF6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BA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4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47D67"/>
  </w:style>
  <w:style w:type="paragraph" w:styleId="BalloonText">
    <w:name w:val="Balloon Text"/>
    <w:basedOn w:val="Normal"/>
    <w:link w:val="BalloonTextChar"/>
    <w:uiPriority w:val="99"/>
    <w:semiHidden/>
    <w:rsid w:val="0064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7D6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022C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22CD7"/>
    <w:rPr>
      <w:rFonts w:ascii="Times New Roman" w:hAnsi="Times New Roman" w:cs="Times New Roman"/>
      <w:sz w:val="20"/>
      <w:szCs w:val="20"/>
      <w:lang w:val="en-GB" w:eastAsia="fr-FR"/>
    </w:rPr>
  </w:style>
  <w:style w:type="character" w:styleId="Strong">
    <w:name w:val="Strong"/>
    <w:basedOn w:val="DefaultParagraphFont"/>
    <w:uiPriority w:val="99"/>
    <w:qFormat/>
    <w:rsid w:val="008F6A45"/>
    <w:rPr>
      <w:b/>
      <w:bCs/>
    </w:rPr>
  </w:style>
  <w:style w:type="paragraph" w:customStyle="1" w:styleId="Style5">
    <w:name w:val="Style5"/>
    <w:basedOn w:val="Normal"/>
    <w:uiPriority w:val="99"/>
    <w:rsid w:val="00F57FF1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0">
    <w:name w:val="Font Style20"/>
    <w:basedOn w:val="DefaultParagraphFont"/>
    <w:uiPriority w:val="99"/>
    <w:rsid w:val="00F57FF1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24">
    <w:name w:val="Font Style24"/>
    <w:basedOn w:val="DefaultParagraphFont"/>
    <w:uiPriority w:val="99"/>
    <w:rsid w:val="00F57FF1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446</Words>
  <Characters>2546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Yanko Nachovski</dc:creator>
  <cp:keywords/>
  <dc:description/>
  <cp:lastModifiedBy>user</cp:lastModifiedBy>
  <cp:revision>2</cp:revision>
  <dcterms:created xsi:type="dcterms:W3CDTF">2019-10-08T10:07:00Z</dcterms:created>
  <dcterms:modified xsi:type="dcterms:W3CDTF">2019-10-08T10:07:00Z</dcterms:modified>
</cp:coreProperties>
</file>